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73" w:rsidRDefault="00FC1973" w:rsidP="00FC1973">
      <w:pPr>
        <w:pStyle w:val="NoSpacing"/>
      </w:pPr>
      <w:r>
        <w:rPr>
          <w:u w:val="single"/>
        </w:rPr>
        <w:t>William ALCONER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FC1973" w:rsidRDefault="00FC1973" w:rsidP="00FC1973">
      <w:pPr>
        <w:pStyle w:val="NoSpacing"/>
      </w:pPr>
      <w:r>
        <w:t xml:space="preserve">of </w:t>
      </w:r>
      <w:proofErr w:type="spellStart"/>
      <w:r>
        <w:t>Astcote</w:t>
      </w:r>
      <w:proofErr w:type="spellEnd"/>
      <w:r>
        <w:t xml:space="preserve"> in Monks Risborough, Buckinghamshire. Yeoman.</w:t>
      </w:r>
    </w:p>
    <w:p w:rsidR="00FC1973" w:rsidRDefault="00FC1973" w:rsidP="00FC1973">
      <w:pPr>
        <w:pStyle w:val="NoSpacing"/>
      </w:pPr>
    </w:p>
    <w:p w:rsidR="00FC1973" w:rsidRDefault="00FC1973" w:rsidP="00FC1973">
      <w:pPr>
        <w:pStyle w:val="NoSpacing"/>
      </w:pPr>
    </w:p>
    <w:p w:rsidR="00FC1973" w:rsidRDefault="00FC1973" w:rsidP="00FC1973">
      <w:pPr>
        <w:pStyle w:val="NoSpacing"/>
      </w:pPr>
      <w:r>
        <w:tab/>
        <w:t>1483</w:t>
      </w:r>
      <w:r>
        <w:tab/>
        <w:t>John Broughton(q.v.) brought a plaint of debt against him and Isabel</w:t>
      </w:r>
    </w:p>
    <w:p w:rsidR="00FC1973" w:rsidRDefault="00FC1973" w:rsidP="00FC1973">
      <w:pPr>
        <w:pStyle w:val="NoSpacing"/>
      </w:pPr>
      <w:r>
        <w:tab/>
      </w:r>
      <w:r>
        <w:tab/>
      </w:r>
      <w:proofErr w:type="spellStart"/>
      <w:r>
        <w:t>Benell</w:t>
      </w:r>
      <w:proofErr w:type="spellEnd"/>
      <w:r>
        <w:t xml:space="preserve"> of Princes Risborough(q.v.), as the executors of Edmund</w:t>
      </w:r>
    </w:p>
    <w:p w:rsidR="00FC1973" w:rsidRDefault="00FC1973" w:rsidP="00FC1973">
      <w:pPr>
        <w:pStyle w:val="NoSpacing"/>
      </w:pPr>
      <w:r>
        <w:tab/>
      </w:r>
      <w:r>
        <w:tab/>
      </w:r>
      <w:proofErr w:type="spellStart"/>
      <w:r>
        <w:t>Benell</w:t>
      </w:r>
      <w:proofErr w:type="spellEnd"/>
      <w:r>
        <w:t>(q.v.).</w:t>
      </w:r>
    </w:p>
    <w:p w:rsidR="00FC1973" w:rsidRDefault="00FC1973" w:rsidP="00FC197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FC1973" w:rsidRDefault="00FC1973" w:rsidP="00FC1973">
      <w:pPr>
        <w:pStyle w:val="NoSpacing"/>
      </w:pPr>
    </w:p>
    <w:p w:rsidR="00FC1973" w:rsidRDefault="00FC1973" w:rsidP="00FC1973">
      <w:pPr>
        <w:pStyle w:val="NoSpacing"/>
      </w:pPr>
    </w:p>
    <w:p w:rsidR="00FC1973" w:rsidRDefault="00FC1973" w:rsidP="00FC1973">
      <w:pPr>
        <w:pStyle w:val="NoSpacing"/>
      </w:pPr>
      <w:r>
        <w:t>15 September 2017</w:t>
      </w:r>
    </w:p>
    <w:p w:rsidR="006B2F86" w:rsidRPr="00E71FC3" w:rsidRDefault="00FC19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973" w:rsidRDefault="00FC1973" w:rsidP="00E71FC3">
      <w:pPr>
        <w:spacing w:after="0" w:line="240" w:lineRule="auto"/>
      </w:pPr>
      <w:r>
        <w:separator/>
      </w:r>
    </w:p>
  </w:endnote>
  <w:endnote w:type="continuationSeparator" w:id="0">
    <w:p w:rsidR="00FC1973" w:rsidRDefault="00FC19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973" w:rsidRDefault="00FC1973" w:rsidP="00E71FC3">
      <w:pPr>
        <w:spacing w:after="0" w:line="240" w:lineRule="auto"/>
      </w:pPr>
      <w:r>
        <w:separator/>
      </w:r>
    </w:p>
  </w:footnote>
  <w:footnote w:type="continuationSeparator" w:id="0">
    <w:p w:rsidR="00FC1973" w:rsidRDefault="00FC19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7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A492E-7E0B-451F-BD7B-3A7779FD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2017-10-19T21:32:00Z</dcterms:created>
  <dcterms:modified xsi:type="dcterms:W3CDTF">2017-10-19T21:33:00Z</dcterms:modified>
</cp:coreProperties>
</file>